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7B3D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64DDBF21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FA4B60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A7B6B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accused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Leicestershire.</w:t>
      </w:r>
    </w:p>
    <w:p w14:paraId="32CD6DAC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0DF52300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104C745F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p.132)</w:t>
      </w:r>
    </w:p>
    <w:p w14:paraId="60190AEB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4D23B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1FAC0" w14:textId="77777777" w:rsidR="0084394C" w:rsidRDefault="0084394C" w:rsidP="008439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2021</w:t>
      </w:r>
    </w:p>
    <w:p w14:paraId="1E168C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F495" w14:textId="77777777" w:rsidR="0084394C" w:rsidRDefault="0084394C" w:rsidP="009139A6">
      <w:r>
        <w:separator/>
      </w:r>
    </w:p>
  </w:endnote>
  <w:endnote w:type="continuationSeparator" w:id="0">
    <w:p w14:paraId="42C44F5D" w14:textId="77777777" w:rsidR="0084394C" w:rsidRDefault="008439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E6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E5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18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E2081" w14:textId="77777777" w:rsidR="0084394C" w:rsidRDefault="0084394C" w:rsidP="009139A6">
      <w:r>
        <w:separator/>
      </w:r>
    </w:p>
  </w:footnote>
  <w:footnote w:type="continuationSeparator" w:id="0">
    <w:p w14:paraId="67775895" w14:textId="77777777" w:rsidR="0084394C" w:rsidRDefault="008439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A1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31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3E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4C"/>
    <w:rsid w:val="000666E0"/>
    <w:rsid w:val="002510B7"/>
    <w:rsid w:val="005C130B"/>
    <w:rsid w:val="00826F5C"/>
    <w:rsid w:val="0084394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61BF0"/>
  <w15:chartTrackingRefBased/>
  <w15:docId w15:val="{E9C2D3CC-1E2A-4A4C-B03B-64493568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2021-12-15T20:54:00Z</dcterms:created>
  <dcterms:modified xsi:type="dcterms:W3CDTF">2021-12-15T20:54:00Z</dcterms:modified>
</cp:coreProperties>
</file>